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471" w:rsidRPr="00DD09C0" w:rsidRDefault="007E4471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E4471" w:rsidRPr="00DD09C0" w:rsidRDefault="007E4471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:rsidR="007E4471" w:rsidRPr="00DD09C0" w:rsidRDefault="007E4471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:rsidR="007E4471" w:rsidRPr="00DD09C0" w:rsidRDefault="007E4471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:rsidR="007E4471" w:rsidRPr="00DD09C0" w:rsidRDefault="007E4471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:rsidR="007E4471" w:rsidRPr="00DD09C0" w:rsidRDefault="007E4471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:rsidR="007E4471" w:rsidRPr="00DD09C0" w:rsidRDefault="007E4471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:rsidR="007E4471" w:rsidRPr="00DD09C0" w:rsidRDefault="007E4471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:rsidR="007E4471" w:rsidRPr="00DD09C0" w:rsidRDefault="007E4471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NR.3-02020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:rsidR="007E4471" w:rsidRPr="00DD09C0" w:rsidRDefault="007E4471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  <w:lang w:val="en-US"/>
        </w:rPr>
      </w:pPr>
      <w:r w:rsidRPr="00DD09C0">
        <w:rPr>
          <w:rFonts w:ascii="Times New Roman" w:hAnsi="Times New Roman"/>
          <w:sz w:val="16"/>
          <w:szCs w:val="16"/>
        </w:rPr>
        <w:t>PROFESIONĀLĀS CIVILTIESISKĀS ATBILDĪBAS APDROŠINĀŠANAS POLISE NR.</w:t>
      </w:r>
      <w:r w:rsidRPr="00BB51B0">
        <w:rPr>
          <w:rFonts w:ascii="Times New Roman" w:hAnsi="Times New Roman"/>
          <w:color w:val="993300"/>
          <w:sz w:val="18"/>
          <w:szCs w:val="18"/>
        </w:rPr>
        <w:t xml:space="preserve"> </w:t>
      </w:r>
      <w:r w:rsidRPr="00F1146C">
        <w:rPr>
          <w:rFonts w:ascii="Times New Roman" w:hAnsi="Times New Roman"/>
          <w:color w:val="993300"/>
          <w:sz w:val="18"/>
          <w:szCs w:val="18"/>
        </w:rPr>
        <w:t>739718945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</w:t>
      </w:r>
    </w:p>
    <w:p w:rsidR="007E4471" w:rsidRPr="00DD09C0" w:rsidRDefault="007E4471" w:rsidP="005D621C">
      <w:pPr>
        <w:tabs>
          <w:tab w:val="left" w:pos="3660"/>
        </w:tabs>
        <w:ind w:left="7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5D621C">
        <w:rPr>
          <w:rFonts w:ascii="Times New Roman" w:hAnsi="Times New Roman"/>
          <w:sz w:val="16"/>
          <w:szCs w:val="16"/>
        </w:rPr>
        <w:t>NEKUSTAMĀ ĪPAŠUMA VALDĪJUMA VAI LIETOJUMA</w:t>
      </w:r>
      <w:r>
        <w:rPr>
          <w:rFonts w:ascii="Times New Roman" w:hAnsi="Times New Roman"/>
          <w:sz w:val="16"/>
          <w:szCs w:val="16"/>
        </w:rPr>
        <w:t xml:space="preserve"> </w:t>
      </w:r>
      <w:r w:rsidRPr="005D621C">
        <w:rPr>
          <w:rFonts w:ascii="Times New Roman" w:hAnsi="Times New Roman"/>
          <w:sz w:val="16"/>
          <w:szCs w:val="16"/>
        </w:rPr>
        <w:t>TIESĪBU APLIECINOŠI DOKUMENTI</w:t>
      </w:r>
      <w:r>
        <w:t xml:space="preserve"> .....................   </w:t>
      </w:r>
      <w:r w:rsidRPr="005D621C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</w:t>
      </w:r>
      <w:r w:rsidRPr="005D621C">
        <w:rPr>
          <w:rFonts w:ascii="Times New Roman" w:hAnsi="Times New Roman"/>
          <w:sz w:val="16"/>
          <w:szCs w:val="16"/>
        </w:rPr>
        <w:t>7</w:t>
      </w:r>
      <w:r>
        <w:rPr>
          <w:rFonts w:ascii="Times New Roman" w:hAnsi="Times New Roman"/>
          <w:sz w:val="16"/>
          <w:szCs w:val="16"/>
        </w:rPr>
        <w:t>...48</w:t>
      </w:r>
      <w:r>
        <w:t xml:space="preserve">                                           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</w:p>
    <w:p w:rsidR="007E4471" w:rsidRDefault="007E4471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49...54</w:t>
      </w:r>
    </w:p>
    <w:p w:rsidR="007E4471" w:rsidRDefault="007E4471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PROTOKOLS.....................................................................................................         5,56</w:t>
      </w:r>
    </w:p>
    <w:p w:rsidR="007E4471" w:rsidRDefault="007E4471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ATZINUMS..............................................................................................................................      67...59</w:t>
      </w:r>
    </w:p>
    <w:p w:rsidR="007E4471" w:rsidRPr="00DD09C0" w:rsidRDefault="007E4471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 FOTOFIKSĀCIJA.  </w:t>
      </w:r>
      <w:r>
        <w:rPr>
          <w:rFonts w:ascii="Times New Roman" w:hAnsi="Times New Roman"/>
          <w:sz w:val="16"/>
          <w:szCs w:val="16"/>
        </w:rPr>
        <w:t>MINSKAS IELĀ 8</w:t>
      </w:r>
      <w:r w:rsidRPr="00DD09C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DAUGAVPILS, LV-5422, LATVIJA ......................................................................      60...67</w:t>
      </w:r>
    </w:p>
    <w:p w:rsidR="007E4471" w:rsidRPr="00DD09C0" w:rsidRDefault="007E4471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:rsidR="007E4471" w:rsidRPr="00DD09C0" w:rsidRDefault="007E4471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68...70</w:t>
      </w:r>
    </w:p>
    <w:p w:rsidR="007E4471" w:rsidRPr="00DD09C0" w:rsidRDefault="007E4471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:rsidR="007E4471" w:rsidRPr="00DD09C0" w:rsidRDefault="007E4471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71</w:t>
      </w:r>
    </w:p>
    <w:p w:rsidR="007E4471" w:rsidRDefault="007E4471" w:rsidP="00631512">
      <w:pPr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 </w:t>
      </w:r>
      <w:r>
        <w:rPr>
          <w:rFonts w:ascii="Times New Roman" w:hAnsi="Times New Roman"/>
          <w:sz w:val="16"/>
          <w:szCs w:val="16"/>
        </w:rPr>
        <w:t xml:space="preserve">JUMTA PLĀNS-SHĒMA . GRIEZUMI 1-1,2-2..............................................................................................................  </w:t>
      </w:r>
      <w:r>
        <w:rPr>
          <w:rFonts w:ascii="Times New Roman" w:hAnsi="Times New Roman"/>
          <w:sz w:val="16"/>
          <w:szCs w:val="16"/>
        </w:rPr>
        <w:tab/>
        <w:t>72</w:t>
      </w:r>
    </w:p>
    <w:p w:rsidR="007E4471" w:rsidRDefault="007E4471" w:rsidP="00631512">
      <w:pPr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BK-2-1</w:t>
      </w:r>
      <w:r w:rsidRPr="00DD09C0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>JUMTA  PLĀNS-SHĒMA AR ESOŠO SAKARU TĪKLIEM.....................................................................................         73</w:t>
      </w:r>
    </w:p>
    <w:p w:rsidR="007E4471" w:rsidRPr="00DD09C0" w:rsidRDefault="007E4471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BK-3  MEZGLI A,B,C,1,2..........................................................................................................................................................         74</w:t>
      </w:r>
    </w:p>
    <w:p w:rsidR="007E4471" w:rsidRDefault="007E4471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BK-4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MEZGLI 3...9.GRIEZUMI 3-3...7-7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75</w:t>
      </w:r>
    </w:p>
    <w:p w:rsidR="007E4471" w:rsidRDefault="007E4471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BK-5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SKĀRDA CEPURES D-1.SPECIFIKĀCIJAS.................................................................................................................       76</w:t>
      </w:r>
    </w:p>
    <w:p w:rsidR="007E4471" w:rsidRDefault="007E4471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BK-6</w:t>
      </w:r>
      <w:r w:rsidRPr="00DD09C0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DARBU APJOMU SPECIFIKĀCIJA................................................................................................................................       77  </w:t>
      </w:r>
    </w:p>
    <w:p w:rsidR="007E4471" w:rsidRDefault="007E4471" w:rsidP="00A3557C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BK-7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DARBU APJOMU SPECIFIKĀCIJA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98</w:t>
      </w:r>
    </w:p>
    <w:p w:rsidR="007E4471" w:rsidRDefault="007E4471" w:rsidP="00B26CA5">
      <w:pPr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DARBU ORGANIZĒŠANAS SHĒMA............................................................................................................................       99</w:t>
      </w:r>
    </w:p>
    <w:p w:rsidR="007E4471" w:rsidRDefault="007E4471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7E4471" w:rsidRDefault="007E4471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7E4471" w:rsidRPr="00DD09C0" w:rsidRDefault="007E4471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7E4471" w:rsidRPr="00DD09C0" w:rsidRDefault="007E4471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7E4471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471" w:rsidRDefault="007E4471" w:rsidP="006D738C">
      <w:r>
        <w:separator/>
      </w:r>
    </w:p>
  </w:endnote>
  <w:endnote w:type="continuationSeparator" w:id="0">
    <w:p w:rsidR="007E4471" w:rsidRDefault="007E4471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471" w:rsidRDefault="007E4471" w:rsidP="006D738C">
      <w:r>
        <w:separator/>
      </w:r>
    </w:p>
  </w:footnote>
  <w:footnote w:type="continuationSeparator" w:id="0">
    <w:p w:rsidR="007E4471" w:rsidRDefault="007E4471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471" w:rsidRDefault="007E4471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76058E">
      <w:rPr>
        <w:rFonts w:cs="Arial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7E4471" w:rsidRPr="00DD09C0" w:rsidRDefault="007E4471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"NeoForm"</w:t>
    </w:r>
  </w:p>
  <w:p w:rsidR="007E4471" w:rsidRPr="00DD09C0" w:rsidRDefault="007E4471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:rsidR="007E4471" w:rsidRPr="00DD09C0" w:rsidRDefault="007E4471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:rsidR="007E4471" w:rsidRPr="00DD09C0" w:rsidRDefault="007E4471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:rsidR="007E4471" w:rsidRPr="00D54EBF" w:rsidRDefault="007E4471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>
      <w:rPr>
        <w:rFonts w:ascii="Times New Roman" w:hAnsi="Times New Roman"/>
        <w:caps/>
        <w:spacing w:val="2"/>
        <w:sz w:val="16"/>
        <w:szCs w:val="16"/>
      </w:rPr>
      <w:t>MINSKAS iela 8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>lī, JUMTA SEGUMA NOMAIŅA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:rsidR="007E4471" w:rsidRPr="00D54EBF" w:rsidRDefault="007E4471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MINSKAS iela 8, Daugavpils, LV-5422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:rsidR="007E4471" w:rsidRPr="004730A7" w:rsidRDefault="007E4471" w:rsidP="00894614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Pr="006969C1">
      <w:rPr>
        <w:rFonts w:ascii="Times New Roman" w:hAnsi="Times New Roman"/>
        <w:sz w:val="16"/>
        <w:lang w:eastAsia="ar-SA"/>
      </w:rPr>
      <w:t>050000</w:t>
    </w:r>
    <w:r>
      <w:rPr>
        <w:rFonts w:ascii="Times New Roman" w:hAnsi="Times New Roman"/>
        <w:sz w:val="16"/>
        <w:lang w:eastAsia="ar-SA"/>
      </w:rPr>
      <w:t>80530</w:t>
    </w:r>
    <w:r w:rsidRPr="006969C1">
      <w:rPr>
        <w:rFonts w:ascii="Times New Roman" w:hAnsi="Times New Roman"/>
        <w:sz w:val="16"/>
        <w:szCs w:val="18"/>
      </w:rPr>
      <w:t>001</w:t>
    </w:r>
    <w:r w:rsidRPr="004730A7">
      <w:rPr>
        <w:rFonts w:ascii="Times New Roman" w:hAnsi="Times New Roman"/>
        <w:spacing w:val="2"/>
        <w:sz w:val="16"/>
        <w:szCs w:val="16"/>
      </w:rPr>
      <w:t>.</w:t>
    </w:r>
  </w:p>
  <w:p w:rsidR="007E4471" w:rsidRPr="004730A7" w:rsidRDefault="007E4471" w:rsidP="00355B90">
    <w:pPr>
      <w:pStyle w:val="Header"/>
      <w:jc w:val="right"/>
      <w:rPr>
        <w:rFonts w:ascii="Times New Roman" w:hAnsi="Times New Roman"/>
        <w:spacing w:val="2"/>
        <w:sz w:val="16"/>
        <w:szCs w:val="16"/>
      </w:rPr>
    </w:pPr>
  </w:p>
  <w:p w:rsidR="007E4471" w:rsidRPr="00B84B43" w:rsidRDefault="007E4471" w:rsidP="00543354">
    <w:pPr>
      <w:jc w:val="cent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5"/>
  </w:num>
  <w:num w:numId="5">
    <w:abstractNumId w:val="7"/>
  </w:num>
  <w:num w:numId="6">
    <w:abstractNumId w:val="9"/>
  </w:num>
  <w:num w:numId="7">
    <w:abstractNumId w:val="14"/>
  </w:num>
  <w:num w:numId="8">
    <w:abstractNumId w:val="15"/>
  </w:num>
  <w:num w:numId="9">
    <w:abstractNumId w:val="13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6D6E"/>
    <w:rsid w:val="000075B2"/>
    <w:rsid w:val="000107D9"/>
    <w:rsid w:val="0001606C"/>
    <w:rsid w:val="00020371"/>
    <w:rsid w:val="00025AC8"/>
    <w:rsid w:val="00071582"/>
    <w:rsid w:val="00071EA2"/>
    <w:rsid w:val="000839EF"/>
    <w:rsid w:val="0008591F"/>
    <w:rsid w:val="00090D2B"/>
    <w:rsid w:val="00094F62"/>
    <w:rsid w:val="000B3084"/>
    <w:rsid w:val="000D2860"/>
    <w:rsid w:val="000D59ED"/>
    <w:rsid w:val="000E3BB2"/>
    <w:rsid w:val="000F2CD1"/>
    <w:rsid w:val="000F5BB5"/>
    <w:rsid w:val="00101380"/>
    <w:rsid w:val="00105424"/>
    <w:rsid w:val="00113CDD"/>
    <w:rsid w:val="00120F01"/>
    <w:rsid w:val="00124440"/>
    <w:rsid w:val="0013513B"/>
    <w:rsid w:val="001425B0"/>
    <w:rsid w:val="00144892"/>
    <w:rsid w:val="00161BD3"/>
    <w:rsid w:val="00162F13"/>
    <w:rsid w:val="001A261C"/>
    <w:rsid w:val="001B0CAC"/>
    <w:rsid w:val="001C596F"/>
    <w:rsid w:val="001D632C"/>
    <w:rsid w:val="001E717F"/>
    <w:rsid w:val="001F51BD"/>
    <w:rsid w:val="00202A59"/>
    <w:rsid w:val="002121EB"/>
    <w:rsid w:val="00212F59"/>
    <w:rsid w:val="00214C33"/>
    <w:rsid w:val="00215FCA"/>
    <w:rsid w:val="0022202E"/>
    <w:rsid w:val="00227A77"/>
    <w:rsid w:val="0023217C"/>
    <w:rsid w:val="002350B9"/>
    <w:rsid w:val="00240716"/>
    <w:rsid w:val="0024452F"/>
    <w:rsid w:val="00250EB1"/>
    <w:rsid w:val="002530CE"/>
    <w:rsid w:val="00274836"/>
    <w:rsid w:val="00284D20"/>
    <w:rsid w:val="0028553F"/>
    <w:rsid w:val="002A2BC6"/>
    <w:rsid w:val="002B0FDD"/>
    <w:rsid w:val="002C08C8"/>
    <w:rsid w:val="002C5729"/>
    <w:rsid w:val="002D0EF8"/>
    <w:rsid w:val="002D3D6D"/>
    <w:rsid w:val="002D409F"/>
    <w:rsid w:val="002E4AEB"/>
    <w:rsid w:val="002F5061"/>
    <w:rsid w:val="002F5850"/>
    <w:rsid w:val="003059F4"/>
    <w:rsid w:val="00317CA6"/>
    <w:rsid w:val="0032353B"/>
    <w:rsid w:val="00326B38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763C1"/>
    <w:rsid w:val="003920C1"/>
    <w:rsid w:val="003A6392"/>
    <w:rsid w:val="003A7C66"/>
    <w:rsid w:val="003B1BDD"/>
    <w:rsid w:val="003B1D74"/>
    <w:rsid w:val="003B4169"/>
    <w:rsid w:val="003B553E"/>
    <w:rsid w:val="003B5759"/>
    <w:rsid w:val="003B6E62"/>
    <w:rsid w:val="003C15B7"/>
    <w:rsid w:val="003C1622"/>
    <w:rsid w:val="003D1F13"/>
    <w:rsid w:val="003D7F04"/>
    <w:rsid w:val="003E7A5E"/>
    <w:rsid w:val="003F3A72"/>
    <w:rsid w:val="004047BD"/>
    <w:rsid w:val="004337FA"/>
    <w:rsid w:val="00447BC2"/>
    <w:rsid w:val="0045406F"/>
    <w:rsid w:val="004551D5"/>
    <w:rsid w:val="00463EBC"/>
    <w:rsid w:val="00463EE4"/>
    <w:rsid w:val="00467A88"/>
    <w:rsid w:val="004730A7"/>
    <w:rsid w:val="004748E0"/>
    <w:rsid w:val="004859FE"/>
    <w:rsid w:val="004967F7"/>
    <w:rsid w:val="004978C1"/>
    <w:rsid w:val="004B4A4E"/>
    <w:rsid w:val="004B535D"/>
    <w:rsid w:val="004D2A30"/>
    <w:rsid w:val="004E05FA"/>
    <w:rsid w:val="004E41F4"/>
    <w:rsid w:val="00504C32"/>
    <w:rsid w:val="00507C57"/>
    <w:rsid w:val="005165B4"/>
    <w:rsid w:val="00516C01"/>
    <w:rsid w:val="00543354"/>
    <w:rsid w:val="0055226C"/>
    <w:rsid w:val="00565609"/>
    <w:rsid w:val="00572DFA"/>
    <w:rsid w:val="00572F6C"/>
    <w:rsid w:val="005A5023"/>
    <w:rsid w:val="005A75C4"/>
    <w:rsid w:val="005C4C5F"/>
    <w:rsid w:val="005D621C"/>
    <w:rsid w:val="005E38D8"/>
    <w:rsid w:val="005F4E88"/>
    <w:rsid w:val="006017BF"/>
    <w:rsid w:val="00602A6A"/>
    <w:rsid w:val="0060334D"/>
    <w:rsid w:val="00604636"/>
    <w:rsid w:val="006061EE"/>
    <w:rsid w:val="00611EFA"/>
    <w:rsid w:val="006120F7"/>
    <w:rsid w:val="00622B9C"/>
    <w:rsid w:val="00623F12"/>
    <w:rsid w:val="00631512"/>
    <w:rsid w:val="006378D7"/>
    <w:rsid w:val="006436AE"/>
    <w:rsid w:val="00646C52"/>
    <w:rsid w:val="0065640D"/>
    <w:rsid w:val="006708FA"/>
    <w:rsid w:val="006803B4"/>
    <w:rsid w:val="00681A09"/>
    <w:rsid w:val="006842D8"/>
    <w:rsid w:val="00694846"/>
    <w:rsid w:val="006969C1"/>
    <w:rsid w:val="006A5744"/>
    <w:rsid w:val="006B74DA"/>
    <w:rsid w:val="006D497C"/>
    <w:rsid w:val="006D738C"/>
    <w:rsid w:val="006E6798"/>
    <w:rsid w:val="006F0FA4"/>
    <w:rsid w:val="006F345A"/>
    <w:rsid w:val="00724490"/>
    <w:rsid w:val="00726B4A"/>
    <w:rsid w:val="007368C8"/>
    <w:rsid w:val="007503B1"/>
    <w:rsid w:val="00756F17"/>
    <w:rsid w:val="0076058E"/>
    <w:rsid w:val="00760DAF"/>
    <w:rsid w:val="00763E6D"/>
    <w:rsid w:val="00772702"/>
    <w:rsid w:val="007829EB"/>
    <w:rsid w:val="00794B00"/>
    <w:rsid w:val="007A21C2"/>
    <w:rsid w:val="007A295B"/>
    <w:rsid w:val="007C2607"/>
    <w:rsid w:val="007D1E80"/>
    <w:rsid w:val="007D2508"/>
    <w:rsid w:val="007E0079"/>
    <w:rsid w:val="007E4471"/>
    <w:rsid w:val="007F1322"/>
    <w:rsid w:val="00820732"/>
    <w:rsid w:val="008367F8"/>
    <w:rsid w:val="0084311D"/>
    <w:rsid w:val="00847407"/>
    <w:rsid w:val="008665B1"/>
    <w:rsid w:val="00873CF9"/>
    <w:rsid w:val="0087662F"/>
    <w:rsid w:val="008766E2"/>
    <w:rsid w:val="00894614"/>
    <w:rsid w:val="008A015C"/>
    <w:rsid w:val="008A0F5A"/>
    <w:rsid w:val="008A480A"/>
    <w:rsid w:val="008A6522"/>
    <w:rsid w:val="008C0E81"/>
    <w:rsid w:val="008C5CB1"/>
    <w:rsid w:val="008D3D63"/>
    <w:rsid w:val="008D50DD"/>
    <w:rsid w:val="008E6F32"/>
    <w:rsid w:val="008F6462"/>
    <w:rsid w:val="00921F16"/>
    <w:rsid w:val="00924171"/>
    <w:rsid w:val="009244A1"/>
    <w:rsid w:val="009409FA"/>
    <w:rsid w:val="0094315D"/>
    <w:rsid w:val="00986C95"/>
    <w:rsid w:val="009A0FFA"/>
    <w:rsid w:val="009A3C22"/>
    <w:rsid w:val="009C5C97"/>
    <w:rsid w:val="009D3DA8"/>
    <w:rsid w:val="009E152F"/>
    <w:rsid w:val="009E4395"/>
    <w:rsid w:val="009F0A85"/>
    <w:rsid w:val="009F3468"/>
    <w:rsid w:val="00A112AB"/>
    <w:rsid w:val="00A144C2"/>
    <w:rsid w:val="00A21849"/>
    <w:rsid w:val="00A3557C"/>
    <w:rsid w:val="00A41B4E"/>
    <w:rsid w:val="00A44253"/>
    <w:rsid w:val="00A503DC"/>
    <w:rsid w:val="00A575A5"/>
    <w:rsid w:val="00A8365A"/>
    <w:rsid w:val="00A9566A"/>
    <w:rsid w:val="00AA0748"/>
    <w:rsid w:val="00AA17A8"/>
    <w:rsid w:val="00AB7DC7"/>
    <w:rsid w:val="00AC1953"/>
    <w:rsid w:val="00AD2456"/>
    <w:rsid w:val="00AD2DF2"/>
    <w:rsid w:val="00AE0183"/>
    <w:rsid w:val="00AE4F63"/>
    <w:rsid w:val="00AF770D"/>
    <w:rsid w:val="00B00835"/>
    <w:rsid w:val="00B03877"/>
    <w:rsid w:val="00B26CA5"/>
    <w:rsid w:val="00B73651"/>
    <w:rsid w:val="00B84B43"/>
    <w:rsid w:val="00B865AA"/>
    <w:rsid w:val="00BA1741"/>
    <w:rsid w:val="00BA7C3A"/>
    <w:rsid w:val="00BB2050"/>
    <w:rsid w:val="00BB51B0"/>
    <w:rsid w:val="00BC3811"/>
    <w:rsid w:val="00BE6C8B"/>
    <w:rsid w:val="00C00534"/>
    <w:rsid w:val="00C10985"/>
    <w:rsid w:val="00C119D1"/>
    <w:rsid w:val="00C12132"/>
    <w:rsid w:val="00C17388"/>
    <w:rsid w:val="00C338EC"/>
    <w:rsid w:val="00C41F03"/>
    <w:rsid w:val="00C473BB"/>
    <w:rsid w:val="00C50DA2"/>
    <w:rsid w:val="00C5343E"/>
    <w:rsid w:val="00C53922"/>
    <w:rsid w:val="00C77738"/>
    <w:rsid w:val="00C96997"/>
    <w:rsid w:val="00CA2DD9"/>
    <w:rsid w:val="00CA4321"/>
    <w:rsid w:val="00CA6075"/>
    <w:rsid w:val="00CB1944"/>
    <w:rsid w:val="00CB640A"/>
    <w:rsid w:val="00CD5574"/>
    <w:rsid w:val="00CD7DB9"/>
    <w:rsid w:val="00CE2421"/>
    <w:rsid w:val="00CE2A1D"/>
    <w:rsid w:val="00CE2F53"/>
    <w:rsid w:val="00D10CEB"/>
    <w:rsid w:val="00D245EB"/>
    <w:rsid w:val="00D35946"/>
    <w:rsid w:val="00D41078"/>
    <w:rsid w:val="00D54EBF"/>
    <w:rsid w:val="00D55EE2"/>
    <w:rsid w:val="00D60F36"/>
    <w:rsid w:val="00D63C57"/>
    <w:rsid w:val="00D713C0"/>
    <w:rsid w:val="00D8367E"/>
    <w:rsid w:val="00DA3BCD"/>
    <w:rsid w:val="00DA59A7"/>
    <w:rsid w:val="00DA5D03"/>
    <w:rsid w:val="00DD09C0"/>
    <w:rsid w:val="00DD1539"/>
    <w:rsid w:val="00DD4159"/>
    <w:rsid w:val="00DE45ED"/>
    <w:rsid w:val="00DF15F5"/>
    <w:rsid w:val="00DF52DA"/>
    <w:rsid w:val="00E11F49"/>
    <w:rsid w:val="00E12819"/>
    <w:rsid w:val="00E15F09"/>
    <w:rsid w:val="00E216A5"/>
    <w:rsid w:val="00E22960"/>
    <w:rsid w:val="00E40EA6"/>
    <w:rsid w:val="00E45971"/>
    <w:rsid w:val="00E56BD9"/>
    <w:rsid w:val="00E80918"/>
    <w:rsid w:val="00E86168"/>
    <w:rsid w:val="00E95EF4"/>
    <w:rsid w:val="00ED09A0"/>
    <w:rsid w:val="00ED5B7D"/>
    <w:rsid w:val="00EF0DE5"/>
    <w:rsid w:val="00F017FF"/>
    <w:rsid w:val="00F1146C"/>
    <w:rsid w:val="00F13A4D"/>
    <w:rsid w:val="00F1439F"/>
    <w:rsid w:val="00F15E83"/>
    <w:rsid w:val="00F17E72"/>
    <w:rsid w:val="00F24CC9"/>
    <w:rsid w:val="00F26FC6"/>
    <w:rsid w:val="00F31D88"/>
    <w:rsid w:val="00F401AE"/>
    <w:rsid w:val="00F614CC"/>
    <w:rsid w:val="00F624A4"/>
    <w:rsid w:val="00F62E95"/>
    <w:rsid w:val="00F63AF6"/>
    <w:rsid w:val="00F7722B"/>
    <w:rsid w:val="00F9341D"/>
    <w:rsid w:val="00F94618"/>
    <w:rsid w:val="00F95EAA"/>
    <w:rsid w:val="00FA56DF"/>
    <w:rsid w:val="00FA5A3D"/>
    <w:rsid w:val="00FA7E85"/>
    <w:rsid w:val="00FB3DDA"/>
    <w:rsid w:val="00FC19CE"/>
    <w:rsid w:val="00FD02AC"/>
    <w:rsid w:val="00FD3D63"/>
    <w:rsid w:val="00FE370C"/>
    <w:rsid w:val="00FF1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DefaultParagraphFont"/>
    <w:uiPriority w:val="99"/>
    <w:rsid w:val="00463EB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463EBC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EndnoteText">
    <w:name w:val="endnote text"/>
    <w:basedOn w:val="Normal"/>
    <w:link w:val="EndnoteTextChar"/>
    <w:uiPriority w:val="99"/>
    <w:semiHidden/>
    <w:rsid w:val="00760DA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3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1422</Words>
  <Characters>812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user</cp:lastModifiedBy>
  <cp:revision>4</cp:revision>
  <cp:lastPrinted>2019-07-23T13:56:00Z</cp:lastPrinted>
  <dcterms:created xsi:type="dcterms:W3CDTF">2023-01-06T11:24:00Z</dcterms:created>
  <dcterms:modified xsi:type="dcterms:W3CDTF">2023-01-06T13:15:00Z</dcterms:modified>
</cp:coreProperties>
</file>